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3" w:rsidRDefault="00865983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 w:rsidR="00865983" w:rsidRPr="00F81BD1" w:rsidRDefault="00865983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树形象”主题实践活动承诺书</w:t>
      </w:r>
    </w:p>
    <w:bookmarkEnd w:id="0"/>
    <w:p w:rsidR="00865983" w:rsidRDefault="00865983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865983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70442E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欧曦阳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1995.9</w:t>
            </w:r>
          </w:p>
        </w:tc>
      </w:tr>
      <w:tr w:rsidR="00865983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17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级专硕</w:t>
            </w: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8#323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2018.12.4</w:t>
            </w:r>
          </w:p>
        </w:tc>
      </w:tr>
      <w:tr w:rsidR="00865983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330F05">
            <w:pPr>
              <w:widowControl/>
              <w:spacing w:line="480" w:lineRule="exact"/>
              <w:jc w:val="center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cs="宋体"/>
                <w:color w:val="000000"/>
                <w:kern w:val="0"/>
                <w:sz w:val="32"/>
                <w:szCs w:val="32"/>
              </w:rPr>
              <w:t>/</w:t>
            </w: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 w:rsidR="00865983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Pr="00E735A6" w:rsidRDefault="00865983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Default="00865983" w:rsidP="00892F55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Chars="107" w:left="225" w:firstLineChars="200" w:firstLine="420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>我作为一名学生党员，为了更好的发挥先锋模范作用，郑重承诺如下：</w:t>
            </w:r>
          </w:p>
          <w:p w:rsidR="00865983" w:rsidRDefault="00865983" w:rsidP="00500F20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一、履义务</w:t>
            </w:r>
          </w:p>
          <w:p w:rsidR="00865983" w:rsidRDefault="00865983" w:rsidP="00500F20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严格遵守党章的各项规章制度，履行党员义务，认真做好组织和老师交给的各项工作，并出色完成工作任务。</w:t>
            </w:r>
          </w:p>
          <w:p w:rsidR="00865983" w:rsidRDefault="00865983" w:rsidP="00500F20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二、重学习</w:t>
            </w:r>
          </w:p>
          <w:p w:rsidR="00865983" w:rsidRDefault="00865983" w:rsidP="00500F20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认真学习马克思主义、毛泽东思想、邓小平理论和</w:t>
            </w:r>
            <w:r>
              <w:rPr>
                <w:rFonts w:ascii="Arial" w:hAnsi="Arial" w:cs="Arial"/>
                <w:color w:val="222222"/>
                <w:sz w:val="21"/>
                <w:szCs w:val="21"/>
              </w:rPr>
              <w:t>“</w:t>
            </w: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>三个代表</w:t>
            </w:r>
            <w:r>
              <w:rPr>
                <w:rFonts w:ascii="Arial" w:hAnsi="Arial" w:cs="Arial"/>
                <w:color w:val="222222"/>
                <w:sz w:val="21"/>
                <w:szCs w:val="21"/>
              </w:rPr>
              <w:t>”</w:t>
            </w: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>重要思想，努力提高自我的政治理论水平和科研能力。</w:t>
            </w:r>
          </w:p>
          <w:p w:rsidR="00865983" w:rsidRDefault="00865983" w:rsidP="00500F20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三、明职责</w:t>
            </w:r>
          </w:p>
          <w:p w:rsidR="00865983" w:rsidRPr="00892F55" w:rsidRDefault="00865983" w:rsidP="00892F55">
            <w:pPr>
              <w:pStyle w:val="NormalWeb"/>
              <w:shd w:val="clear" w:color="auto" w:fill="FFFFFF"/>
              <w:spacing w:before="150" w:beforeAutospacing="0" w:after="0" w:afterAutospacing="0" w:line="405" w:lineRule="atLeast"/>
              <w:ind w:left="225"/>
              <w:rPr>
                <w:rFonts w:ascii="Arial" w:hAnsi="Arial" w:cs="Arial"/>
                <w:color w:val="222222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22222"/>
                <w:sz w:val="21"/>
                <w:szCs w:val="21"/>
              </w:rPr>
              <w:t xml:space="preserve">　　作为班级团支部书记，首先，我要按时完成老师交给我的任务；其次，我会用心帮忙同学，团结同学，在同学中起模范作用，我将做好老师和同学之间的纽带，及时将老师的要求与同学的意见进行沟通和交流。</w:t>
            </w:r>
          </w:p>
        </w:tc>
      </w:tr>
      <w:tr w:rsidR="00865983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5983" w:rsidRPr="00E735A6" w:rsidRDefault="00865983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5983" w:rsidRDefault="00865983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65983" w:rsidRDefault="00865983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65983" w:rsidRPr="00E735A6" w:rsidRDefault="00865983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865983" w:rsidRPr="00E028F3" w:rsidRDefault="00865983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党支部书记（签字）：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 </w:t>
            </w:r>
          </w:p>
          <w:p w:rsidR="00865983" w:rsidRPr="00E735A6" w:rsidRDefault="00865983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年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月</w:t>
            </w:r>
            <w:r w:rsidRPr="00E028F3"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  <w:t xml:space="preserve">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>日</w:t>
            </w:r>
          </w:p>
        </w:tc>
      </w:tr>
    </w:tbl>
    <w:p w:rsidR="00865983" w:rsidRDefault="00865983" w:rsidP="007C40B1">
      <w:pPr>
        <w:spacing w:line="300" w:lineRule="exact"/>
        <w:rPr>
          <w:sz w:val="32"/>
          <w:szCs w:val="32"/>
        </w:rPr>
      </w:pPr>
    </w:p>
    <w:sectPr w:rsidR="00865983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983" w:rsidRDefault="00865983" w:rsidP="007567F0">
      <w:r>
        <w:separator/>
      </w:r>
    </w:p>
  </w:endnote>
  <w:endnote w:type="continuationSeparator" w:id="0">
    <w:p w:rsidR="00865983" w:rsidRDefault="00865983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983" w:rsidRDefault="00865983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60288;visibility:visible;mso-wrap-style:none;mso-position-horizontal:center;mso-position-horizontal-relative:margin" filled="f" stroked="f">
          <v:textbox style="mso-next-textbox:#文本框 1;mso-fit-shape-to-text:t" inset="0,0,0,0">
            <w:txbxContent>
              <w:p w:rsidR="00865983" w:rsidRDefault="00865983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983" w:rsidRDefault="00865983" w:rsidP="007567F0">
      <w:r>
        <w:separator/>
      </w:r>
    </w:p>
  </w:footnote>
  <w:footnote w:type="continuationSeparator" w:id="0">
    <w:p w:rsidR="00865983" w:rsidRDefault="00865983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F6E"/>
    <w:rsid w:val="00037C1E"/>
    <w:rsid w:val="001E39E6"/>
    <w:rsid w:val="00330F05"/>
    <w:rsid w:val="00500F20"/>
    <w:rsid w:val="00516959"/>
    <w:rsid w:val="00617F6E"/>
    <w:rsid w:val="0064291E"/>
    <w:rsid w:val="0070442E"/>
    <w:rsid w:val="007567F0"/>
    <w:rsid w:val="0077397F"/>
    <w:rsid w:val="007C40B1"/>
    <w:rsid w:val="008458C8"/>
    <w:rsid w:val="00865983"/>
    <w:rsid w:val="00892F55"/>
    <w:rsid w:val="008B5CB8"/>
    <w:rsid w:val="008F6B9D"/>
    <w:rsid w:val="009773A0"/>
    <w:rsid w:val="00AD1A1A"/>
    <w:rsid w:val="00D85330"/>
    <w:rsid w:val="00E028F3"/>
    <w:rsid w:val="00E735A6"/>
    <w:rsid w:val="00F011A7"/>
    <w:rsid w:val="00F0542E"/>
    <w:rsid w:val="00F17E70"/>
    <w:rsid w:val="00F4697D"/>
    <w:rsid w:val="00F53DE3"/>
    <w:rsid w:val="00F8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7F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567F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567F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567F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500F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0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73</Words>
  <Characters>417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食品学院党员“亮身份•践承诺•树形象”主题实践活动承诺书</dc:title>
  <dc:subject/>
  <dc:creator>王庆</dc:creator>
  <cp:keywords/>
  <dc:description/>
  <cp:lastModifiedBy>samsung</cp:lastModifiedBy>
  <cp:revision>2</cp:revision>
  <cp:lastPrinted>2018-03-26T08:22:00Z</cp:lastPrinted>
  <dcterms:created xsi:type="dcterms:W3CDTF">2019-03-14T12:05:00Z</dcterms:created>
  <dcterms:modified xsi:type="dcterms:W3CDTF">2019-03-14T12:05:00Z</dcterms:modified>
</cp:coreProperties>
</file>